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D47E6" w14:textId="7CE1F5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4234">
        <w:rPr>
          <w:b/>
          <w:noProof/>
          <w:sz w:val="24"/>
        </w:rPr>
        <w:fldChar w:fldCharType="begin"/>
      </w:r>
      <w:r w:rsidR="00D54234">
        <w:rPr>
          <w:b/>
          <w:noProof/>
          <w:sz w:val="24"/>
        </w:rPr>
        <w:instrText xml:space="preserve"> DOCPROPERTY  TSG/WGRef  \* MERGEFORMAT </w:instrText>
      </w:r>
      <w:r w:rsidR="00D54234">
        <w:rPr>
          <w:b/>
          <w:noProof/>
          <w:sz w:val="24"/>
        </w:rPr>
        <w:fldChar w:fldCharType="separate"/>
      </w:r>
      <w:r w:rsidR="007C2F14">
        <w:rPr>
          <w:b/>
          <w:noProof/>
          <w:sz w:val="24"/>
        </w:rPr>
        <w:t>SA4</w:t>
      </w:r>
      <w:r w:rsidR="00D542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7FDE">
        <w:rPr>
          <w:b/>
          <w:noProof/>
          <w:sz w:val="24"/>
        </w:rPr>
        <w:t>108e</w:t>
      </w:r>
      <w:r>
        <w:rPr>
          <w:b/>
          <w:i/>
          <w:noProof/>
          <w:sz w:val="28"/>
        </w:rPr>
        <w:tab/>
      </w:r>
      <w:r w:rsidR="002E6687" w:rsidRPr="002E6687">
        <w:rPr>
          <w:b/>
          <w:i/>
          <w:noProof/>
          <w:sz w:val="28"/>
        </w:rPr>
        <w:t>S4-200</w:t>
      </w:r>
      <w:r w:rsidR="001811EE">
        <w:rPr>
          <w:b/>
          <w:i/>
          <w:noProof/>
          <w:sz w:val="28"/>
        </w:rPr>
        <w:t>5</w:t>
      </w:r>
      <w:r w:rsidR="0007309A">
        <w:rPr>
          <w:b/>
          <w:i/>
          <w:noProof/>
          <w:sz w:val="28"/>
        </w:rPr>
        <w:t>5</w:t>
      </w:r>
      <w:r w:rsidR="00C92BDA">
        <w:rPr>
          <w:b/>
          <w:i/>
          <w:noProof/>
          <w:sz w:val="28"/>
        </w:rPr>
        <w:t>7</w:t>
      </w:r>
    </w:p>
    <w:p w14:paraId="5D2C253C" w14:textId="76DE4A33" w:rsidR="001E41F3" w:rsidRDefault="00C245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 </w:t>
      </w:r>
      <w:r w:rsidR="002E06D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9</w:t>
      </w:r>
      <w:r w:rsidR="002E06D8" w:rsidRPr="002E06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E06D8" w:rsidRPr="002E06D8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7EB8D7C0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7309A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7777777" w:rsidR="001E41F3" w:rsidRPr="00410371" w:rsidRDefault="00D542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4CBEFFDC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77777777" w:rsidR="00F25D98" w:rsidRDefault="00E265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0284D2C6" w:rsidR="001E41F3" w:rsidRDefault="00FC5295">
            <w:pPr>
              <w:pStyle w:val="CRCoverPage"/>
              <w:spacing w:after="0"/>
              <w:ind w:left="100"/>
              <w:rPr>
                <w:noProof/>
              </w:rPr>
            </w:pPr>
            <w:r w:rsidRPr="00FC5295">
              <w:rPr>
                <w:noProof/>
              </w:rPr>
              <w:t xml:space="preserve">Proposed </w:t>
            </w:r>
            <w:r w:rsidR="00C92BDA">
              <w:rPr>
                <w:noProof/>
              </w:rPr>
              <w:t>General Updates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371799F" w:rsidR="001E41F3" w:rsidRDefault="00C2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AE07E2">
              <w:rPr>
                <w:noProof/>
              </w:rPr>
              <w:t>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14C7953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20-0</w:t>
            </w:r>
            <w:r w:rsidR="00447653">
              <w:rPr>
                <w:noProof/>
              </w:rPr>
              <w:t>3-31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7777777" w:rsidR="001E41F3" w:rsidRDefault="00D54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C2F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79AEDAA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2539C5D6" w:rsidR="00FF090D" w:rsidRDefault="00457A2F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Fixes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F344068" w:rsidR="008012CD" w:rsidRPr="00910B2C" w:rsidRDefault="00457A2F" w:rsidP="004116CE">
            <w:pPr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right="43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Editorial Fixes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52148E5D" w:rsidR="001E41F3" w:rsidRDefault="00457A2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Fixes not done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3EEAA2E9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46E459E2" w:rsidR="001E41F3" w:rsidRDefault="00C92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pCR assumes that </w:t>
            </w:r>
            <w:r w:rsidR="00510AEA">
              <w:rPr>
                <w:noProof/>
              </w:rPr>
              <w:t>document S4-2005</w:t>
            </w:r>
            <w:r w:rsidR="006E4C92">
              <w:rPr>
                <w:noProof/>
              </w:rPr>
              <w:t>10</w:t>
            </w:r>
            <w:r w:rsidR="00457A2F">
              <w:rPr>
                <w:noProof/>
              </w:rPr>
              <w:t>, 555 and 556</w:t>
            </w:r>
            <w:r w:rsidR="00510AEA">
              <w:rPr>
                <w:noProof/>
              </w:rPr>
              <w:t xml:space="preserve"> is agreed.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2815A627" w14:textId="28530AEA" w:rsidR="000F0361" w:rsidRDefault="00457A2F" w:rsidP="00E20A07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t xml:space="preserve">Document is attached. It includes 555 and 556 changes and some fixes. Did not have more time, may do a revision after deadline. You are forcing </w:t>
      </w:r>
      <w:r w:rsidR="004256A2">
        <w:rPr>
          <w:b/>
          <w:sz w:val="28"/>
          <w:highlight w:val="yellow"/>
        </w:rPr>
        <w:t>such documents to be submitted.</w:t>
      </w:r>
      <w:bookmarkStart w:id="2" w:name="_GoBack"/>
      <w:bookmarkEnd w:id="2"/>
    </w:p>
    <w:sectPr w:rsidR="000F036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4C005" w14:textId="77777777" w:rsidR="008E4762" w:rsidRDefault="008E4762">
      <w:r>
        <w:separator/>
      </w:r>
    </w:p>
  </w:endnote>
  <w:endnote w:type="continuationSeparator" w:id="0">
    <w:p w14:paraId="71351BB8" w14:textId="77777777" w:rsidR="008E4762" w:rsidRDefault="008E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DD3C6" w14:textId="77777777" w:rsidR="008E4762" w:rsidRDefault="008E4762">
      <w:r>
        <w:separator/>
      </w:r>
    </w:p>
  </w:footnote>
  <w:footnote w:type="continuationSeparator" w:id="0">
    <w:p w14:paraId="277AAC71" w14:textId="77777777" w:rsidR="008E4762" w:rsidRDefault="008E4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711DA1" w:rsidRDefault="00711DA1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A55"/>
    <w:rsid w:val="00017BCA"/>
    <w:rsid w:val="00021336"/>
    <w:rsid w:val="0002147B"/>
    <w:rsid w:val="00022E4A"/>
    <w:rsid w:val="00035C71"/>
    <w:rsid w:val="00070293"/>
    <w:rsid w:val="0007309A"/>
    <w:rsid w:val="000A6394"/>
    <w:rsid w:val="000B4717"/>
    <w:rsid w:val="000B7FED"/>
    <w:rsid w:val="000C038A"/>
    <w:rsid w:val="000C2E88"/>
    <w:rsid w:val="000C6598"/>
    <w:rsid w:val="000E77C0"/>
    <w:rsid w:val="000F0361"/>
    <w:rsid w:val="000F4D28"/>
    <w:rsid w:val="00104DA9"/>
    <w:rsid w:val="0010523F"/>
    <w:rsid w:val="001056BE"/>
    <w:rsid w:val="001061F6"/>
    <w:rsid w:val="00145D43"/>
    <w:rsid w:val="00147F4A"/>
    <w:rsid w:val="00163444"/>
    <w:rsid w:val="001811EE"/>
    <w:rsid w:val="0018446B"/>
    <w:rsid w:val="0019202B"/>
    <w:rsid w:val="00192C46"/>
    <w:rsid w:val="00194CF5"/>
    <w:rsid w:val="001A08B3"/>
    <w:rsid w:val="001A3CA1"/>
    <w:rsid w:val="001A5781"/>
    <w:rsid w:val="001A7B60"/>
    <w:rsid w:val="001B52F0"/>
    <w:rsid w:val="001B7A65"/>
    <w:rsid w:val="001C48A5"/>
    <w:rsid w:val="001C70E5"/>
    <w:rsid w:val="001D58B5"/>
    <w:rsid w:val="001E41F3"/>
    <w:rsid w:val="001F3E6B"/>
    <w:rsid w:val="0022280F"/>
    <w:rsid w:val="0022562A"/>
    <w:rsid w:val="00230799"/>
    <w:rsid w:val="00254D0C"/>
    <w:rsid w:val="0026004D"/>
    <w:rsid w:val="002640DD"/>
    <w:rsid w:val="00264100"/>
    <w:rsid w:val="00266B8B"/>
    <w:rsid w:val="0026707D"/>
    <w:rsid w:val="00270A10"/>
    <w:rsid w:val="00272BFF"/>
    <w:rsid w:val="002733EF"/>
    <w:rsid w:val="00275D12"/>
    <w:rsid w:val="00284FEB"/>
    <w:rsid w:val="00285963"/>
    <w:rsid w:val="002860C4"/>
    <w:rsid w:val="002873E0"/>
    <w:rsid w:val="002B5741"/>
    <w:rsid w:val="002B5EAC"/>
    <w:rsid w:val="002C7456"/>
    <w:rsid w:val="002D2E39"/>
    <w:rsid w:val="002D7066"/>
    <w:rsid w:val="002E06D8"/>
    <w:rsid w:val="002E2D12"/>
    <w:rsid w:val="002E5FFC"/>
    <w:rsid w:val="002E6687"/>
    <w:rsid w:val="002F33AC"/>
    <w:rsid w:val="002F544D"/>
    <w:rsid w:val="00303A12"/>
    <w:rsid w:val="00305409"/>
    <w:rsid w:val="00313CA3"/>
    <w:rsid w:val="00320BF4"/>
    <w:rsid w:val="0032739B"/>
    <w:rsid w:val="003609EF"/>
    <w:rsid w:val="00361E43"/>
    <w:rsid w:val="0036231A"/>
    <w:rsid w:val="00363F49"/>
    <w:rsid w:val="00374DD4"/>
    <w:rsid w:val="00380BEA"/>
    <w:rsid w:val="003A2C9B"/>
    <w:rsid w:val="003A65E3"/>
    <w:rsid w:val="003B1679"/>
    <w:rsid w:val="003E091C"/>
    <w:rsid w:val="003E1A36"/>
    <w:rsid w:val="003E7F91"/>
    <w:rsid w:val="00410371"/>
    <w:rsid w:val="004116CE"/>
    <w:rsid w:val="0041174A"/>
    <w:rsid w:val="00416446"/>
    <w:rsid w:val="004242F1"/>
    <w:rsid w:val="00424846"/>
    <w:rsid w:val="004256A2"/>
    <w:rsid w:val="0043450B"/>
    <w:rsid w:val="00444FDE"/>
    <w:rsid w:val="00447653"/>
    <w:rsid w:val="00457A2F"/>
    <w:rsid w:val="00466389"/>
    <w:rsid w:val="004B261F"/>
    <w:rsid w:val="004B75B7"/>
    <w:rsid w:val="004C7187"/>
    <w:rsid w:val="004D6574"/>
    <w:rsid w:val="004E1ED2"/>
    <w:rsid w:val="004E265C"/>
    <w:rsid w:val="00505091"/>
    <w:rsid w:val="005077AC"/>
    <w:rsid w:val="00510AEA"/>
    <w:rsid w:val="0051580D"/>
    <w:rsid w:val="005242B5"/>
    <w:rsid w:val="00535C86"/>
    <w:rsid w:val="00547111"/>
    <w:rsid w:val="00554038"/>
    <w:rsid w:val="005636A4"/>
    <w:rsid w:val="005657B3"/>
    <w:rsid w:val="005921A0"/>
    <w:rsid w:val="00592D74"/>
    <w:rsid w:val="005A0DE5"/>
    <w:rsid w:val="005A3FFE"/>
    <w:rsid w:val="005A6DA7"/>
    <w:rsid w:val="005B039A"/>
    <w:rsid w:val="005B0C5C"/>
    <w:rsid w:val="005B36D5"/>
    <w:rsid w:val="005B6226"/>
    <w:rsid w:val="005B7B0D"/>
    <w:rsid w:val="005C125B"/>
    <w:rsid w:val="005C78E0"/>
    <w:rsid w:val="005D351A"/>
    <w:rsid w:val="005D4743"/>
    <w:rsid w:val="005E2C44"/>
    <w:rsid w:val="005E4189"/>
    <w:rsid w:val="006134E5"/>
    <w:rsid w:val="00621188"/>
    <w:rsid w:val="00621EF3"/>
    <w:rsid w:val="006257ED"/>
    <w:rsid w:val="0063409A"/>
    <w:rsid w:val="00660C1A"/>
    <w:rsid w:val="006619D7"/>
    <w:rsid w:val="00672EA3"/>
    <w:rsid w:val="006738C3"/>
    <w:rsid w:val="0068286E"/>
    <w:rsid w:val="006861FF"/>
    <w:rsid w:val="00686AB4"/>
    <w:rsid w:val="00695808"/>
    <w:rsid w:val="006A1DB7"/>
    <w:rsid w:val="006A555C"/>
    <w:rsid w:val="006B46FB"/>
    <w:rsid w:val="006B4CAF"/>
    <w:rsid w:val="006C1BEB"/>
    <w:rsid w:val="006D2CBD"/>
    <w:rsid w:val="006E0BB9"/>
    <w:rsid w:val="006E21FB"/>
    <w:rsid w:val="006E4C92"/>
    <w:rsid w:val="00707AEB"/>
    <w:rsid w:val="00711DA1"/>
    <w:rsid w:val="00720C68"/>
    <w:rsid w:val="00730D7B"/>
    <w:rsid w:val="007336DB"/>
    <w:rsid w:val="00740A68"/>
    <w:rsid w:val="00745B2D"/>
    <w:rsid w:val="00747EF4"/>
    <w:rsid w:val="00756396"/>
    <w:rsid w:val="00765637"/>
    <w:rsid w:val="007760DF"/>
    <w:rsid w:val="00776E0B"/>
    <w:rsid w:val="00780A7F"/>
    <w:rsid w:val="00792342"/>
    <w:rsid w:val="007977A8"/>
    <w:rsid w:val="007B1913"/>
    <w:rsid w:val="007B512A"/>
    <w:rsid w:val="007C2097"/>
    <w:rsid w:val="007C2F14"/>
    <w:rsid w:val="007D3E22"/>
    <w:rsid w:val="007D6376"/>
    <w:rsid w:val="007D6A07"/>
    <w:rsid w:val="007F39F9"/>
    <w:rsid w:val="007F7259"/>
    <w:rsid w:val="008012CD"/>
    <w:rsid w:val="008040A8"/>
    <w:rsid w:val="008105D9"/>
    <w:rsid w:val="008117DF"/>
    <w:rsid w:val="00813B7D"/>
    <w:rsid w:val="008166F3"/>
    <w:rsid w:val="008279FA"/>
    <w:rsid w:val="00827FBC"/>
    <w:rsid w:val="00840899"/>
    <w:rsid w:val="00845DCE"/>
    <w:rsid w:val="008468F0"/>
    <w:rsid w:val="008626E7"/>
    <w:rsid w:val="00865174"/>
    <w:rsid w:val="00870EE7"/>
    <w:rsid w:val="008863B9"/>
    <w:rsid w:val="00890FED"/>
    <w:rsid w:val="008A2D23"/>
    <w:rsid w:val="008A45A6"/>
    <w:rsid w:val="008B492B"/>
    <w:rsid w:val="008B58C7"/>
    <w:rsid w:val="008E4762"/>
    <w:rsid w:val="008E5281"/>
    <w:rsid w:val="008F20D0"/>
    <w:rsid w:val="008F686C"/>
    <w:rsid w:val="008F6A28"/>
    <w:rsid w:val="00903CC8"/>
    <w:rsid w:val="00910B2C"/>
    <w:rsid w:val="009148DE"/>
    <w:rsid w:val="009303D0"/>
    <w:rsid w:val="009323D0"/>
    <w:rsid w:val="00933C5D"/>
    <w:rsid w:val="00940F52"/>
    <w:rsid w:val="00941E30"/>
    <w:rsid w:val="0097654F"/>
    <w:rsid w:val="009777D9"/>
    <w:rsid w:val="00983DC9"/>
    <w:rsid w:val="00986402"/>
    <w:rsid w:val="00991B88"/>
    <w:rsid w:val="009A3AA3"/>
    <w:rsid w:val="009A5753"/>
    <w:rsid w:val="009A579D"/>
    <w:rsid w:val="009C4791"/>
    <w:rsid w:val="009D3696"/>
    <w:rsid w:val="009D369E"/>
    <w:rsid w:val="009E3297"/>
    <w:rsid w:val="009F024A"/>
    <w:rsid w:val="009F1EAB"/>
    <w:rsid w:val="009F373F"/>
    <w:rsid w:val="009F71F3"/>
    <w:rsid w:val="009F734F"/>
    <w:rsid w:val="00A034CE"/>
    <w:rsid w:val="00A230D8"/>
    <w:rsid w:val="00A246B6"/>
    <w:rsid w:val="00A360F9"/>
    <w:rsid w:val="00A36A56"/>
    <w:rsid w:val="00A404B5"/>
    <w:rsid w:val="00A41D43"/>
    <w:rsid w:val="00A47E70"/>
    <w:rsid w:val="00A50CF0"/>
    <w:rsid w:val="00A62901"/>
    <w:rsid w:val="00A7671C"/>
    <w:rsid w:val="00A92DE4"/>
    <w:rsid w:val="00AA2CBC"/>
    <w:rsid w:val="00AC08DC"/>
    <w:rsid w:val="00AC5820"/>
    <w:rsid w:val="00AC7CDF"/>
    <w:rsid w:val="00AD00F8"/>
    <w:rsid w:val="00AD0C26"/>
    <w:rsid w:val="00AD1CD8"/>
    <w:rsid w:val="00AE07E2"/>
    <w:rsid w:val="00AF3042"/>
    <w:rsid w:val="00AF3E02"/>
    <w:rsid w:val="00B10FEA"/>
    <w:rsid w:val="00B14FBA"/>
    <w:rsid w:val="00B258BB"/>
    <w:rsid w:val="00B27AAE"/>
    <w:rsid w:val="00B34371"/>
    <w:rsid w:val="00B60CBB"/>
    <w:rsid w:val="00B6298D"/>
    <w:rsid w:val="00B67B97"/>
    <w:rsid w:val="00B71978"/>
    <w:rsid w:val="00B72746"/>
    <w:rsid w:val="00B8703E"/>
    <w:rsid w:val="00B9556D"/>
    <w:rsid w:val="00B968C8"/>
    <w:rsid w:val="00BA3EC5"/>
    <w:rsid w:val="00BA51D9"/>
    <w:rsid w:val="00BB5DFC"/>
    <w:rsid w:val="00BB765B"/>
    <w:rsid w:val="00BC1C10"/>
    <w:rsid w:val="00BD279D"/>
    <w:rsid w:val="00BD6BB8"/>
    <w:rsid w:val="00BD7453"/>
    <w:rsid w:val="00BE0EA7"/>
    <w:rsid w:val="00BF2ABE"/>
    <w:rsid w:val="00BF5939"/>
    <w:rsid w:val="00C043B1"/>
    <w:rsid w:val="00C224C7"/>
    <w:rsid w:val="00C245DB"/>
    <w:rsid w:val="00C24E29"/>
    <w:rsid w:val="00C44E36"/>
    <w:rsid w:val="00C66BA2"/>
    <w:rsid w:val="00C70687"/>
    <w:rsid w:val="00C70CE0"/>
    <w:rsid w:val="00C847D5"/>
    <w:rsid w:val="00C9228B"/>
    <w:rsid w:val="00C92B25"/>
    <w:rsid w:val="00C92BDA"/>
    <w:rsid w:val="00C95985"/>
    <w:rsid w:val="00CA4E18"/>
    <w:rsid w:val="00CB5D28"/>
    <w:rsid w:val="00CB6997"/>
    <w:rsid w:val="00CC3C38"/>
    <w:rsid w:val="00CC5026"/>
    <w:rsid w:val="00CC68D0"/>
    <w:rsid w:val="00CF23C6"/>
    <w:rsid w:val="00D03F9A"/>
    <w:rsid w:val="00D06D51"/>
    <w:rsid w:val="00D1192C"/>
    <w:rsid w:val="00D11C1C"/>
    <w:rsid w:val="00D1780C"/>
    <w:rsid w:val="00D24991"/>
    <w:rsid w:val="00D358D6"/>
    <w:rsid w:val="00D47E16"/>
    <w:rsid w:val="00D50255"/>
    <w:rsid w:val="00D534D6"/>
    <w:rsid w:val="00D54234"/>
    <w:rsid w:val="00D547B5"/>
    <w:rsid w:val="00D5719C"/>
    <w:rsid w:val="00D66520"/>
    <w:rsid w:val="00D77B18"/>
    <w:rsid w:val="00D83EC6"/>
    <w:rsid w:val="00D84AAC"/>
    <w:rsid w:val="00D9723C"/>
    <w:rsid w:val="00D972DC"/>
    <w:rsid w:val="00DA3682"/>
    <w:rsid w:val="00DA598C"/>
    <w:rsid w:val="00DB008B"/>
    <w:rsid w:val="00DB200C"/>
    <w:rsid w:val="00DB65A3"/>
    <w:rsid w:val="00DC173F"/>
    <w:rsid w:val="00DE34CF"/>
    <w:rsid w:val="00DE60DE"/>
    <w:rsid w:val="00E01EB4"/>
    <w:rsid w:val="00E13F3D"/>
    <w:rsid w:val="00E17B5C"/>
    <w:rsid w:val="00E20A07"/>
    <w:rsid w:val="00E2322A"/>
    <w:rsid w:val="00E258E9"/>
    <w:rsid w:val="00E26557"/>
    <w:rsid w:val="00E3340E"/>
    <w:rsid w:val="00E34052"/>
    <w:rsid w:val="00E34898"/>
    <w:rsid w:val="00E43873"/>
    <w:rsid w:val="00E55257"/>
    <w:rsid w:val="00E73448"/>
    <w:rsid w:val="00E9198A"/>
    <w:rsid w:val="00E93E6F"/>
    <w:rsid w:val="00EA54AC"/>
    <w:rsid w:val="00EB09B7"/>
    <w:rsid w:val="00EB1448"/>
    <w:rsid w:val="00EB2A5B"/>
    <w:rsid w:val="00EC0F9B"/>
    <w:rsid w:val="00EC32CC"/>
    <w:rsid w:val="00ED0B2D"/>
    <w:rsid w:val="00EE764E"/>
    <w:rsid w:val="00EE7D7C"/>
    <w:rsid w:val="00F021B2"/>
    <w:rsid w:val="00F1212B"/>
    <w:rsid w:val="00F21E00"/>
    <w:rsid w:val="00F25D98"/>
    <w:rsid w:val="00F300FB"/>
    <w:rsid w:val="00F405E9"/>
    <w:rsid w:val="00F5197F"/>
    <w:rsid w:val="00F57FDE"/>
    <w:rsid w:val="00F66723"/>
    <w:rsid w:val="00F83BE2"/>
    <w:rsid w:val="00F86FF6"/>
    <w:rsid w:val="00FB3CCD"/>
    <w:rsid w:val="00FB58E7"/>
    <w:rsid w:val="00FB6386"/>
    <w:rsid w:val="00FC00B6"/>
    <w:rsid w:val="00FC5295"/>
    <w:rsid w:val="00FF090D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25FB84-EA3A-479F-BB00-540AA79C8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245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19</cp:revision>
  <cp:lastPrinted>1900-01-01T08:00:00Z</cp:lastPrinted>
  <dcterms:created xsi:type="dcterms:W3CDTF">2020-03-31T18:19:00Z</dcterms:created>
  <dcterms:modified xsi:type="dcterms:W3CDTF">2020-03-31T19:44:00Z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